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CC42C" w14:textId="153031F1" w:rsidR="00BA00AB" w:rsidRDefault="00314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Reynold COBHAM, younger</w:t>
      </w:r>
      <w:r>
        <w:rPr>
          <w:rFonts w:cs="Times New Roman"/>
          <w:szCs w:val="24"/>
        </w:rPr>
        <w:t xml:space="preserve">      (d.ca.1428)</w:t>
      </w:r>
    </w:p>
    <w:p w14:paraId="01014226" w14:textId="77777777" w:rsidR="00314AFF" w:rsidRDefault="00314AFF" w:rsidP="009139A6">
      <w:pPr>
        <w:pStyle w:val="NoSpacing"/>
        <w:rPr>
          <w:rFonts w:cs="Times New Roman"/>
          <w:szCs w:val="24"/>
        </w:rPr>
      </w:pPr>
    </w:p>
    <w:p w14:paraId="230D8CBA" w14:textId="77777777" w:rsidR="00314AFF" w:rsidRDefault="00314AFF" w:rsidP="009139A6">
      <w:pPr>
        <w:pStyle w:val="NoSpacing"/>
        <w:rPr>
          <w:rFonts w:cs="Times New Roman"/>
          <w:szCs w:val="24"/>
        </w:rPr>
      </w:pPr>
    </w:p>
    <w:p w14:paraId="7A0B708A" w14:textId="4485E2C1" w:rsidR="00314AFF" w:rsidRDefault="00314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Sep.1428</w:t>
      </w:r>
      <w:r>
        <w:rPr>
          <w:rFonts w:cs="Times New Roman"/>
          <w:szCs w:val="24"/>
        </w:rPr>
        <w:tab/>
        <w:t>Writ of diem clausit extremum to the Escheator of Kent.</w:t>
      </w:r>
    </w:p>
    <w:p w14:paraId="706BFB9C" w14:textId="32F3CAD5" w:rsidR="00314AFF" w:rsidRDefault="00314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p.235)</w:t>
      </w:r>
    </w:p>
    <w:p w14:paraId="51E62F3E" w14:textId="77777777" w:rsidR="00314AFF" w:rsidRDefault="00314AFF" w:rsidP="009139A6">
      <w:pPr>
        <w:pStyle w:val="NoSpacing"/>
        <w:rPr>
          <w:rFonts w:cs="Times New Roman"/>
          <w:szCs w:val="24"/>
        </w:rPr>
      </w:pPr>
    </w:p>
    <w:p w14:paraId="09CC4965" w14:textId="77777777" w:rsidR="00314AFF" w:rsidRDefault="00314AFF" w:rsidP="009139A6">
      <w:pPr>
        <w:pStyle w:val="NoSpacing"/>
        <w:rPr>
          <w:rFonts w:cs="Times New Roman"/>
          <w:szCs w:val="24"/>
        </w:rPr>
      </w:pPr>
    </w:p>
    <w:p w14:paraId="0EB1A425" w14:textId="73C0B813" w:rsidR="00314AFF" w:rsidRPr="00314AFF" w:rsidRDefault="00314AF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April 2024</w:t>
      </w:r>
    </w:p>
    <w:sectPr w:rsidR="00314AFF" w:rsidRPr="00314A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36FF7" w14:textId="77777777" w:rsidR="00314AFF" w:rsidRDefault="00314AFF" w:rsidP="009139A6">
      <w:r>
        <w:separator/>
      </w:r>
    </w:p>
  </w:endnote>
  <w:endnote w:type="continuationSeparator" w:id="0">
    <w:p w14:paraId="471BDF2E" w14:textId="77777777" w:rsidR="00314AFF" w:rsidRDefault="00314A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03F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DA4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64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72F7" w14:textId="77777777" w:rsidR="00314AFF" w:rsidRDefault="00314AFF" w:rsidP="009139A6">
      <w:r>
        <w:separator/>
      </w:r>
    </w:p>
  </w:footnote>
  <w:footnote w:type="continuationSeparator" w:id="0">
    <w:p w14:paraId="2583173B" w14:textId="77777777" w:rsidR="00314AFF" w:rsidRDefault="00314A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3D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246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9B0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FF"/>
    <w:rsid w:val="000666E0"/>
    <w:rsid w:val="002510B7"/>
    <w:rsid w:val="00270799"/>
    <w:rsid w:val="00314A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18C3C"/>
  <w15:chartTrackingRefBased/>
  <w15:docId w15:val="{05F8A8EF-F4DA-4A16-B502-C0DE809A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2024-04-02T11:30:00Z</dcterms:created>
  <dcterms:modified xsi:type="dcterms:W3CDTF">2024-04-02T11:32:00Z</dcterms:modified>
</cp:coreProperties>
</file>